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9BAD3" w14:textId="77777777" w:rsidR="00823A01" w:rsidRDefault="00823A01" w:rsidP="00823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OLYVER</w:t>
      </w:r>
      <w:r>
        <w:rPr>
          <w:rFonts w:ascii="Times New Roman" w:hAnsi="Times New Roman" w:cs="Times New Roman"/>
        </w:rPr>
        <w:t xml:space="preserve">       (fl.1483)</w:t>
      </w:r>
    </w:p>
    <w:p w14:paraId="3F611A87" w14:textId="77777777" w:rsidR="00823A01" w:rsidRDefault="00823A01" w:rsidP="00823A01">
      <w:pPr>
        <w:rPr>
          <w:rFonts w:ascii="Times New Roman" w:hAnsi="Times New Roman" w:cs="Times New Roman"/>
        </w:rPr>
      </w:pPr>
    </w:p>
    <w:p w14:paraId="0B4379C6" w14:textId="77777777" w:rsidR="00823A01" w:rsidRDefault="00823A01" w:rsidP="00823A01">
      <w:pPr>
        <w:rPr>
          <w:rFonts w:ascii="Times New Roman" w:hAnsi="Times New Roman" w:cs="Times New Roman"/>
        </w:rPr>
      </w:pPr>
    </w:p>
    <w:p w14:paraId="36A35468" w14:textId="77777777" w:rsidR="00823A01" w:rsidRDefault="00823A01" w:rsidP="00823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Edmund </w:t>
      </w:r>
      <w:proofErr w:type="spellStart"/>
      <w:r>
        <w:rPr>
          <w:rFonts w:ascii="Times New Roman" w:hAnsi="Times New Roman" w:cs="Times New Roman"/>
        </w:rPr>
        <w:t>Robyns</w:t>
      </w:r>
      <w:proofErr w:type="spellEnd"/>
      <w:r>
        <w:rPr>
          <w:rFonts w:ascii="Times New Roman" w:hAnsi="Times New Roman" w:cs="Times New Roman"/>
        </w:rPr>
        <w:t xml:space="preserve">(q.v.), as the executors of John </w:t>
      </w:r>
      <w:proofErr w:type="spellStart"/>
      <w:r>
        <w:rPr>
          <w:rFonts w:ascii="Times New Roman" w:hAnsi="Times New Roman" w:cs="Times New Roman"/>
        </w:rPr>
        <w:t>Coton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32E9EB74" w14:textId="77777777" w:rsidR="00823A01" w:rsidRDefault="00823A01" w:rsidP="00823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Staffordshire(q.v.),  made a plaint of debt against Alice </w:t>
      </w:r>
      <w:proofErr w:type="spellStart"/>
      <w:r>
        <w:rPr>
          <w:rFonts w:ascii="Times New Roman" w:hAnsi="Times New Roman" w:cs="Times New Roman"/>
        </w:rPr>
        <w:t>Wyldy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Sheriffhales</w:t>
      </w:r>
      <w:proofErr w:type="spellEnd"/>
      <w:r>
        <w:rPr>
          <w:rFonts w:ascii="Times New Roman" w:hAnsi="Times New Roman" w:cs="Times New Roman"/>
        </w:rPr>
        <w:t>,</w:t>
      </w:r>
    </w:p>
    <w:p w14:paraId="52FA9A87" w14:textId="77777777" w:rsidR="00823A01" w:rsidRDefault="00823A01" w:rsidP="00823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  the executrix of her husband, William(q.v.).</w:t>
      </w:r>
    </w:p>
    <w:p w14:paraId="730721A1" w14:textId="77777777" w:rsidR="00823A01" w:rsidRDefault="00823A01" w:rsidP="00823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3A20F9A" w14:textId="77777777" w:rsidR="00823A01" w:rsidRDefault="00823A01" w:rsidP="00823A01">
      <w:pPr>
        <w:rPr>
          <w:rFonts w:ascii="Times New Roman" w:hAnsi="Times New Roman" w:cs="Times New Roman"/>
        </w:rPr>
      </w:pPr>
    </w:p>
    <w:p w14:paraId="2B3D795D" w14:textId="77777777" w:rsidR="00823A01" w:rsidRDefault="00823A01" w:rsidP="00823A01">
      <w:pPr>
        <w:rPr>
          <w:rFonts w:ascii="Times New Roman" w:hAnsi="Times New Roman" w:cs="Times New Roman"/>
        </w:rPr>
      </w:pPr>
    </w:p>
    <w:p w14:paraId="7065A658" w14:textId="77777777" w:rsidR="00823A01" w:rsidRDefault="00823A01" w:rsidP="00823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September 2019</w:t>
      </w:r>
    </w:p>
    <w:p w14:paraId="063CB532" w14:textId="77777777" w:rsidR="006B2F86" w:rsidRPr="00E71FC3" w:rsidRDefault="00B079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96694" w14:textId="77777777" w:rsidR="00823A01" w:rsidRDefault="00823A01" w:rsidP="00E71FC3">
      <w:r>
        <w:separator/>
      </w:r>
    </w:p>
  </w:endnote>
  <w:endnote w:type="continuationSeparator" w:id="0">
    <w:p w14:paraId="4FA0B753" w14:textId="77777777" w:rsidR="00823A01" w:rsidRDefault="00823A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AF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FF137" w14:textId="77777777" w:rsidR="00823A01" w:rsidRDefault="00823A01" w:rsidP="00E71FC3">
      <w:r>
        <w:separator/>
      </w:r>
    </w:p>
  </w:footnote>
  <w:footnote w:type="continuationSeparator" w:id="0">
    <w:p w14:paraId="4B0F47B7" w14:textId="77777777" w:rsidR="00823A01" w:rsidRDefault="00823A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01"/>
    <w:rsid w:val="001A7C09"/>
    <w:rsid w:val="00577BD5"/>
    <w:rsid w:val="00656CBA"/>
    <w:rsid w:val="006A1F77"/>
    <w:rsid w:val="00733BE7"/>
    <w:rsid w:val="00823A01"/>
    <w:rsid w:val="00AB52E8"/>
    <w:rsid w:val="00B079E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22829"/>
  <w15:chartTrackingRefBased/>
  <w15:docId w15:val="{CB0695E7-934E-4388-BE92-20317523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3A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2019-10-24T19:14:00Z</dcterms:created>
  <dcterms:modified xsi:type="dcterms:W3CDTF">2019-10-24T20:51:00Z</dcterms:modified>
</cp:coreProperties>
</file>